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0FD13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SHIRYNGTON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d.ca.1453)</w:t>
      </w:r>
    </w:p>
    <w:p w14:paraId="24E9AA21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333080DE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C860F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FDD3E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60176DA9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6676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D6D9F0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3BB75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B474E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Thomas Lisieux, Dean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St.Paul’s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(q.v.), Nicholas Sturgeon, clerk(q.v.),</w:t>
      </w:r>
    </w:p>
    <w:p w14:paraId="2D1B3FF9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Roger Marsh, clerk(q.v.),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Falace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0971F59F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E89725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B6419" w14:textId="77777777" w:rsidR="00433ACA" w:rsidRDefault="00433ACA" w:rsidP="00433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0548AC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DC0E" w14:textId="77777777" w:rsidR="00433ACA" w:rsidRDefault="00433ACA" w:rsidP="009139A6">
      <w:r>
        <w:separator/>
      </w:r>
    </w:p>
  </w:endnote>
  <w:endnote w:type="continuationSeparator" w:id="0">
    <w:p w14:paraId="2D28328C" w14:textId="77777777" w:rsidR="00433ACA" w:rsidRDefault="00433A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14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D0D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9C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B359" w14:textId="77777777" w:rsidR="00433ACA" w:rsidRDefault="00433ACA" w:rsidP="009139A6">
      <w:r>
        <w:separator/>
      </w:r>
    </w:p>
  </w:footnote>
  <w:footnote w:type="continuationSeparator" w:id="0">
    <w:p w14:paraId="42A0B26C" w14:textId="77777777" w:rsidR="00433ACA" w:rsidRDefault="00433A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86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E4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3B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CA"/>
    <w:rsid w:val="000666E0"/>
    <w:rsid w:val="002510B7"/>
    <w:rsid w:val="00433AC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461F5"/>
  <w15:chartTrackingRefBased/>
  <w15:docId w15:val="{E1EDBA31-CEB0-4C40-83F9-D10960D3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3A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2022-05-24T14:41:00Z</dcterms:created>
  <dcterms:modified xsi:type="dcterms:W3CDTF">2022-05-24T14:41:00Z</dcterms:modified>
</cp:coreProperties>
</file>